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C9" w:rsidRDefault="000112C9">
      <w:pPr>
        <w:spacing w:line="400" w:lineRule="exact"/>
        <w:jc w:val="center"/>
        <w:rPr>
          <w:rFonts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图书馆通知</w:t>
      </w:r>
    </w:p>
    <w:p w:rsidR="000112C9" w:rsidRDefault="000112C9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时间</w:t>
      </w:r>
      <w:r>
        <w:rPr>
          <w:rFonts w:ascii="宋体" w:eastAsia="宋体" w:hAnsi="宋体" w:cs="宋体"/>
          <w:b/>
          <w:bCs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Pr="00170695">
        <w:rPr>
          <w:rFonts w:ascii="宋体" w:eastAsia="宋体" w:hAnsi="宋体" w:cs="宋体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日（星期三）</w:t>
      </w: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>30</w:t>
      </w:r>
    </w:p>
    <w:p w:rsidR="000112C9" w:rsidRDefault="000112C9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地点</w:t>
      </w:r>
      <w:r>
        <w:rPr>
          <w:rFonts w:ascii="宋体" w:eastAsia="宋体" w:hAnsi="宋体" w:cs="宋体"/>
          <w:b/>
          <w:bCs/>
          <w:sz w:val="28"/>
          <w:szCs w:val="28"/>
        </w:rPr>
        <w:t xml:space="preserve">: </w:t>
      </w:r>
      <w:r>
        <w:rPr>
          <w:rFonts w:ascii="宋体" w:eastAsia="宋体" w:hAnsi="宋体" w:cs="宋体" w:hint="eastAsia"/>
          <w:sz w:val="24"/>
          <w:szCs w:val="24"/>
        </w:rPr>
        <w:t>教育学院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号楼阅览室</w:t>
      </w:r>
    </w:p>
    <w:p w:rsidR="000112C9" w:rsidRPr="00E05056" w:rsidRDefault="000112C9" w:rsidP="00E05056">
      <w:pPr>
        <w:tabs>
          <w:tab w:val="left" w:pos="1800"/>
        </w:tabs>
        <w:spacing w:line="4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内容：</w:t>
      </w:r>
      <w:r w:rsidRPr="00E05056">
        <w:rPr>
          <w:rFonts w:ascii="宋体" w:eastAsia="宋体" w:hAnsi="宋体" w:cs="宋体" w:hint="eastAsia"/>
          <w:sz w:val="24"/>
          <w:szCs w:val="24"/>
        </w:rPr>
        <w:t>图书馆验收工作布置</w:t>
      </w:r>
    </w:p>
    <w:p w:rsidR="000112C9" w:rsidRDefault="000112C9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对象：</w:t>
      </w:r>
      <w:r w:rsidRPr="00A640F1">
        <w:rPr>
          <w:rFonts w:ascii="宋体" w:hAnsi="宋体" w:hint="eastAsia"/>
          <w:kern w:val="0"/>
          <w:sz w:val="24"/>
          <w:szCs w:val="24"/>
        </w:rPr>
        <w:t>弘文学校、奉城高中、致远高中、肖塘中学、阳光外国语学校、西渡学校、庄行学校、光明学校、胡桥学校、惠敏学校、南桥小学、奉城二小、明德外国语小学、青村小学、金水苑小学、海湾小学、肖塘小学</w:t>
      </w:r>
      <w:r>
        <w:rPr>
          <w:rFonts w:ascii="宋体" w:hAnsi="宋体" w:hint="eastAsia"/>
          <w:kern w:val="0"/>
          <w:sz w:val="24"/>
          <w:szCs w:val="24"/>
        </w:rPr>
        <w:t>、古华小学图书馆馆长</w:t>
      </w:r>
    </w:p>
    <w:p w:rsidR="000112C9" w:rsidRDefault="000112C9">
      <w:pPr>
        <w:spacing w:line="400" w:lineRule="exact"/>
        <w:rPr>
          <w:rFonts w:cs="Times New Roman"/>
        </w:rPr>
      </w:pPr>
    </w:p>
    <w:p w:rsidR="000112C9" w:rsidRPr="00EF6944" w:rsidRDefault="000112C9" w:rsidP="00EF5F74">
      <w:pPr>
        <w:spacing w:line="400" w:lineRule="exact"/>
        <w:ind w:firstLineChars="1800" w:firstLine="31680"/>
        <w:rPr>
          <w:rFonts w:cs="Times New Roman"/>
        </w:rPr>
      </w:pPr>
      <w:r w:rsidRPr="00EF6944">
        <w:rPr>
          <w:rFonts w:hint="eastAsia"/>
        </w:rPr>
        <w:t>奉贤区教育学院教育信息技术中心图书馆</w:t>
      </w:r>
    </w:p>
    <w:p w:rsidR="000112C9" w:rsidRPr="00EF6944" w:rsidRDefault="000112C9" w:rsidP="00EF6944">
      <w:pPr>
        <w:spacing w:line="400" w:lineRule="exact"/>
        <w:rPr>
          <w:rFonts w:cs="Times New Roman"/>
        </w:rPr>
      </w:pPr>
      <w:r w:rsidRPr="00EF6944">
        <w:t xml:space="preserve">                                                2019</w:t>
      </w:r>
      <w:r w:rsidRPr="00EF6944">
        <w:rPr>
          <w:rFonts w:hint="eastAsia"/>
        </w:rPr>
        <w:t>年</w:t>
      </w:r>
      <w:r w:rsidRPr="00EF6944">
        <w:t>9</w:t>
      </w:r>
      <w:r w:rsidRPr="00EF6944">
        <w:rPr>
          <w:rFonts w:hint="eastAsia"/>
        </w:rPr>
        <w:t>月</w:t>
      </w:r>
      <w:r>
        <w:t>26</w:t>
      </w:r>
      <w:r w:rsidRPr="00EF6944">
        <w:rPr>
          <w:rFonts w:hint="eastAsia"/>
        </w:rPr>
        <w:t>日</w:t>
      </w:r>
    </w:p>
    <w:sectPr w:rsidR="000112C9" w:rsidRPr="00EF6944" w:rsidSect="00B80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EE6"/>
    <w:rsid w:val="000112C9"/>
    <w:rsid w:val="00021230"/>
    <w:rsid w:val="0004490B"/>
    <w:rsid w:val="00067CE8"/>
    <w:rsid w:val="000A6379"/>
    <w:rsid w:val="000C3012"/>
    <w:rsid w:val="000F2382"/>
    <w:rsid w:val="00125637"/>
    <w:rsid w:val="00134DC2"/>
    <w:rsid w:val="0013535C"/>
    <w:rsid w:val="00140623"/>
    <w:rsid w:val="00140CDF"/>
    <w:rsid w:val="00143799"/>
    <w:rsid w:val="0015137D"/>
    <w:rsid w:val="00155DD6"/>
    <w:rsid w:val="00170695"/>
    <w:rsid w:val="00183787"/>
    <w:rsid w:val="00193B8F"/>
    <w:rsid w:val="001A1303"/>
    <w:rsid w:val="001C3D17"/>
    <w:rsid w:val="00227E6F"/>
    <w:rsid w:val="00252285"/>
    <w:rsid w:val="00257169"/>
    <w:rsid w:val="0027304A"/>
    <w:rsid w:val="0028027A"/>
    <w:rsid w:val="00281207"/>
    <w:rsid w:val="002A1B04"/>
    <w:rsid w:val="002F7776"/>
    <w:rsid w:val="00330F4D"/>
    <w:rsid w:val="00354609"/>
    <w:rsid w:val="00364757"/>
    <w:rsid w:val="003656E7"/>
    <w:rsid w:val="00372072"/>
    <w:rsid w:val="003953C2"/>
    <w:rsid w:val="003B7494"/>
    <w:rsid w:val="003E60BA"/>
    <w:rsid w:val="0042099E"/>
    <w:rsid w:val="00440995"/>
    <w:rsid w:val="00444539"/>
    <w:rsid w:val="0047146E"/>
    <w:rsid w:val="004850D7"/>
    <w:rsid w:val="00493F6D"/>
    <w:rsid w:val="004A1259"/>
    <w:rsid w:val="004A5FD5"/>
    <w:rsid w:val="004A7A5F"/>
    <w:rsid w:val="004B0901"/>
    <w:rsid w:val="004E3555"/>
    <w:rsid w:val="004F6513"/>
    <w:rsid w:val="00556199"/>
    <w:rsid w:val="005741D0"/>
    <w:rsid w:val="00582D9A"/>
    <w:rsid w:val="0059466A"/>
    <w:rsid w:val="005E6C51"/>
    <w:rsid w:val="005F113C"/>
    <w:rsid w:val="006101F0"/>
    <w:rsid w:val="00675621"/>
    <w:rsid w:val="006759D0"/>
    <w:rsid w:val="006B2AEA"/>
    <w:rsid w:val="006F263D"/>
    <w:rsid w:val="006F7C57"/>
    <w:rsid w:val="00723719"/>
    <w:rsid w:val="007322F5"/>
    <w:rsid w:val="00797103"/>
    <w:rsid w:val="007B3E99"/>
    <w:rsid w:val="007C1455"/>
    <w:rsid w:val="007C2124"/>
    <w:rsid w:val="007C755A"/>
    <w:rsid w:val="007D3B35"/>
    <w:rsid w:val="007E07E1"/>
    <w:rsid w:val="007E1677"/>
    <w:rsid w:val="007E586C"/>
    <w:rsid w:val="007E5C2D"/>
    <w:rsid w:val="00800E08"/>
    <w:rsid w:val="0083049F"/>
    <w:rsid w:val="008413AA"/>
    <w:rsid w:val="00886B56"/>
    <w:rsid w:val="00896018"/>
    <w:rsid w:val="008B1119"/>
    <w:rsid w:val="008B2DE7"/>
    <w:rsid w:val="008B7501"/>
    <w:rsid w:val="008D0578"/>
    <w:rsid w:val="008D35B5"/>
    <w:rsid w:val="008E2353"/>
    <w:rsid w:val="008F6B20"/>
    <w:rsid w:val="00942630"/>
    <w:rsid w:val="00945EFA"/>
    <w:rsid w:val="009805F0"/>
    <w:rsid w:val="00981A1E"/>
    <w:rsid w:val="009874BB"/>
    <w:rsid w:val="009B03EB"/>
    <w:rsid w:val="009B3EFC"/>
    <w:rsid w:val="009C14E6"/>
    <w:rsid w:val="009E3407"/>
    <w:rsid w:val="00A00150"/>
    <w:rsid w:val="00A11870"/>
    <w:rsid w:val="00A31F3A"/>
    <w:rsid w:val="00A43A75"/>
    <w:rsid w:val="00A46CFC"/>
    <w:rsid w:val="00A640F1"/>
    <w:rsid w:val="00A95EE6"/>
    <w:rsid w:val="00AB057C"/>
    <w:rsid w:val="00AC4388"/>
    <w:rsid w:val="00AD0B78"/>
    <w:rsid w:val="00AF07B0"/>
    <w:rsid w:val="00AF3658"/>
    <w:rsid w:val="00B24C8F"/>
    <w:rsid w:val="00B25BA6"/>
    <w:rsid w:val="00B314BF"/>
    <w:rsid w:val="00B35F94"/>
    <w:rsid w:val="00B64CE6"/>
    <w:rsid w:val="00B76AFA"/>
    <w:rsid w:val="00B80990"/>
    <w:rsid w:val="00B8451C"/>
    <w:rsid w:val="00B959AE"/>
    <w:rsid w:val="00BC23D1"/>
    <w:rsid w:val="00BF79EA"/>
    <w:rsid w:val="00C07CF1"/>
    <w:rsid w:val="00C72694"/>
    <w:rsid w:val="00CB2972"/>
    <w:rsid w:val="00CC3976"/>
    <w:rsid w:val="00CD7111"/>
    <w:rsid w:val="00D03DA5"/>
    <w:rsid w:val="00D1174C"/>
    <w:rsid w:val="00D16ACD"/>
    <w:rsid w:val="00D57860"/>
    <w:rsid w:val="00D7281D"/>
    <w:rsid w:val="00D72C07"/>
    <w:rsid w:val="00D7394D"/>
    <w:rsid w:val="00D86CDE"/>
    <w:rsid w:val="00DA214D"/>
    <w:rsid w:val="00DE117F"/>
    <w:rsid w:val="00DE2FDE"/>
    <w:rsid w:val="00DE74FF"/>
    <w:rsid w:val="00E05056"/>
    <w:rsid w:val="00E109FF"/>
    <w:rsid w:val="00E43E73"/>
    <w:rsid w:val="00E54B84"/>
    <w:rsid w:val="00E708BC"/>
    <w:rsid w:val="00E853ED"/>
    <w:rsid w:val="00E9469B"/>
    <w:rsid w:val="00E9649D"/>
    <w:rsid w:val="00EA55B8"/>
    <w:rsid w:val="00EA5BBE"/>
    <w:rsid w:val="00ED0270"/>
    <w:rsid w:val="00ED7F0E"/>
    <w:rsid w:val="00EF3EC5"/>
    <w:rsid w:val="00EF5F74"/>
    <w:rsid w:val="00EF6944"/>
    <w:rsid w:val="00F0452B"/>
    <w:rsid w:val="00F07CD8"/>
    <w:rsid w:val="00FA0375"/>
    <w:rsid w:val="1C8C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990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0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0990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80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0990"/>
    <w:rPr>
      <w:sz w:val="18"/>
      <w:szCs w:val="18"/>
    </w:rPr>
  </w:style>
  <w:style w:type="character" w:styleId="Hyperlink">
    <w:name w:val="Hyperlink"/>
    <w:basedOn w:val="DefaultParagraphFont"/>
    <w:uiPriority w:val="99"/>
    <w:rsid w:val="00B80990"/>
    <w:rPr>
      <w:color w:val="0000FF"/>
      <w:u w:val="single"/>
    </w:rPr>
  </w:style>
  <w:style w:type="paragraph" w:customStyle="1" w:styleId="TableParagraph">
    <w:name w:val="Table Paragraph"/>
    <w:basedOn w:val="Normal"/>
    <w:uiPriority w:val="99"/>
    <w:rsid w:val="00B80990"/>
    <w:pPr>
      <w:autoSpaceDE w:val="0"/>
      <w:autoSpaceDN w:val="0"/>
      <w:spacing w:before="2"/>
      <w:ind w:left="123"/>
      <w:jc w:val="center"/>
    </w:pPr>
    <w:rPr>
      <w:rFonts w:ascii="宋体" w:eastAsia="宋体" w:hAnsi="宋体" w:cs="宋体"/>
      <w:kern w:val="0"/>
      <w:sz w:val="22"/>
      <w:szCs w:val="22"/>
      <w:lang w:val="zh-CN"/>
    </w:rPr>
  </w:style>
  <w:style w:type="paragraph" w:styleId="Date">
    <w:name w:val="Date"/>
    <w:basedOn w:val="Normal"/>
    <w:next w:val="Normal"/>
    <w:link w:val="DateChar"/>
    <w:uiPriority w:val="99"/>
    <w:rsid w:val="00E54B84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E60BA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35</Words>
  <Characters>204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关于举办中小学图书馆骨干馆长学术讲座的通知</dc:title>
  <dc:subject/>
  <dc:creator>邱赟</dc:creator>
  <cp:keywords/>
  <dc:description/>
  <cp:lastModifiedBy>walkinnet</cp:lastModifiedBy>
  <cp:revision>10</cp:revision>
  <dcterms:created xsi:type="dcterms:W3CDTF">2019-09-26T05:28:00Z</dcterms:created>
  <dcterms:modified xsi:type="dcterms:W3CDTF">2019-09-26T05:59:00Z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